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7E0A4" w14:textId="77777777" w:rsidR="00D614A8" w:rsidRPr="00D614A8" w:rsidRDefault="00D614A8" w:rsidP="00D614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14A8">
        <w:rPr>
          <w:rFonts w:ascii="Times New Roman" w:hAnsi="Times New Roman" w:cs="Times New Roman"/>
          <w:sz w:val="24"/>
          <w:szCs w:val="24"/>
          <w:u w:val="single"/>
        </w:rPr>
        <w:t>Sir John MILTON</w:t>
      </w:r>
      <w:r w:rsidRPr="00D614A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614A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614A8">
        <w:rPr>
          <w:rFonts w:ascii="Times New Roman" w:hAnsi="Times New Roman" w:cs="Times New Roman"/>
          <w:sz w:val="24"/>
          <w:szCs w:val="24"/>
        </w:rPr>
        <w:t>fl.1496)</w:t>
      </w:r>
    </w:p>
    <w:p w14:paraId="5851D06A" w14:textId="77777777" w:rsidR="00D614A8" w:rsidRPr="00D614A8" w:rsidRDefault="00D614A8" w:rsidP="00D614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B54E5E" w14:textId="77777777" w:rsidR="00D614A8" w:rsidRPr="00D614A8" w:rsidRDefault="00D614A8" w:rsidP="00D614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8C6084" w14:textId="77777777" w:rsidR="00D614A8" w:rsidRPr="00D614A8" w:rsidRDefault="00D614A8" w:rsidP="00D614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14A8">
        <w:rPr>
          <w:rFonts w:ascii="Times New Roman" w:hAnsi="Times New Roman" w:cs="Times New Roman"/>
          <w:sz w:val="24"/>
          <w:szCs w:val="24"/>
        </w:rPr>
        <w:t xml:space="preserve">  6 Jun.1496</w:t>
      </w:r>
      <w:r w:rsidRPr="00D614A8">
        <w:rPr>
          <w:rFonts w:ascii="Times New Roman" w:hAnsi="Times New Roman" w:cs="Times New Roman"/>
          <w:sz w:val="24"/>
          <w:szCs w:val="24"/>
        </w:rPr>
        <w:tab/>
        <w:t>He presented William Milton(q.v.) to the rectory of Aston.</w:t>
      </w:r>
    </w:p>
    <w:p w14:paraId="4F5F5ECD" w14:textId="77777777" w:rsidR="00D614A8" w:rsidRPr="00D614A8" w:rsidRDefault="00D614A8" w:rsidP="00D614A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D614A8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D614A8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D614A8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D614A8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D614A8">
        <w:rPr>
          <w:rFonts w:ascii="Times New Roman" w:hAnsi="Times New Roman" w:cs="Times New Roman"/>
          <w:sz w:val="24"/>
          <w:szCs w:val="24"/>
        </w:rPr>
        <w:t>, pub. The Canterbury and York Society, 1974, p.88)</w:t>
      </w:r>
    </w:p>
    <w:p w14:paraId="18C4B6D1" w14:textId="77777777" w:rsidR="00D614A8" w:rsidRPr="00D614A8" w:rsidRDefault="00D614A8" w:rsidP="00D614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A62952" w14:textId="77777777" w:rsidR="00D614A8" w:rsidRPr="00D614A8" w:rsidRDefault="00D614A8" w:rsidP="00D614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8C0DDF" w14:textId="77777777" w:rsidR="00D614A8" w:rsidRPr="00D614A8" w:rsidRDefault="00D614A8" w:rsidP="00D614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14A8">
        <w:rPr>
          <w:rFonts w:ascii="Times New Roman" w:hAnsi="Times New Roman" w:cs="Times New Roman"/>
          <w:sz w:val="24"/>
          <w:szCs w:val="24"/>
        </w:rPr>
        <w:t>11 June 2022</w:t>
      </w:r>
    </w:p>
    <w:p w14:paraId="5E0CC51C" w14:textId="77777777" w:rsidR="00BA00AB" w:rsidRPr="00D614A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614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18009" w14:textId="77777777" w:rsidR="00D614A8" w:rsidRDefault="00D614A8" w:rsidP="009139A6">
      <w:r>
        <w:separator/>
      </w:r>
    </w:p>
  </w:endnote>
  <w:endnote w:type="continuationSeparator" w:id="0">
    <w:p w14:paraId="12FD10E3" w14:textId="77777777" w:rsidR="00D614A8" w:rsidRDefault="00D614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2AC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065F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6D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2BDAE" w14:textId="77777777" w:rsidR="00D614A8" w:rsidRDefault="00D614A8" w:rsidP="009139A6">
      <w:r>
        <w:separator/>
      </w:r>
    </w:p>
  </w:footnote>
  <w:footnote w:type="continuationSeparator" w:id="0">
    <w:p w14:paraId="3066638F" w14:textId="77777777" w:rsidR="00D614A8" w:rsidRDefault="00D614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A7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37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EB6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A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14A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2F9C4"/>
  <w15:chartTrackingRefBased/>
  <w15:docId w15:val="{1166A56F-9EFA-40FC-BEE1-581EC40D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2022-07-24T20:34:00Z</dcterms:created>
  <dcterms:modified xsi:type="dcterms:W3CDTF">2022-07-24T20:36:00Z</dcterms:modified>
</cp:coreProperties>
</file>